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003B" w:rsidRDefault="0048003B" w:rsidP="0048003B">
      <w:pPr>
        <w:spacing w:line="312" w:lineRule="auto"/>
        <w:jc w:val="center"/>
        <w:rPr>
          <w:rFonts w:hint="eastAsia"/>
          <w:sz w:val="28"/>
          <w:szCs w:val="28"/>
        </w:rPr>
      </w:pPr>
      <w:r w:rsidRPr="0048003B">
        <w:rPr>
          <w:rFonts w:hint="eastAsia"/>
          <w:b/>
          <w:sz w:val="28"/>
          <w:szCs w:val="28"/>
        </w:rPr>
        <w:t>国开</w:t>
      </w:r>
      <w:r w:rsidR="00F85671" w:rsidRPr="0048003B">
        <w:rPr>
          <w:rFonts w:hint="eastAsia"/>
          <w:b/>
          <w:sz w:val="28"/>
          <w:szCs w:val="28"/>
        </w:rPr>
        <w:t>学习</w:t>
      </w:r>
      <w:proofErr w:type="gramStart"/>
      <w:r w:rsidR="00F85671" w:rsidRPr="0048003B">
        <w:rPr>
          <w:rFonts w:hint="eastAsia"/>
          <w:b/>
          <w:sz w:val="28"/>
          <w:szCs w:val="28"/>
        </w:rPr>
        <w:t>网</w:t>
      </w:r>
      <w:r w:rsidR="00F85671" w:rsidRPr="0048003B">
        <w:rPr>
          <w:rFonts w:hint="eastAsia"/>
          <w:b/>
          <w:sz w:val="28"/>
          <w:szCs w:val="28"/>
        </w:rPr>
        <w:t>学生</w:t>
      </w:r>
      <w:proofErr w:type="gramEnd"/>
      <w:r w:rsidR="00F85671" w:rsidRPr="0048003B">
        <w:rPr>
          <w:rFonts w:hint="eastAsia"/>
          <w:b/>
          <w:sz w:val="28"/>
          <w:szCs w:val="28"/>
        </w:rPr>
        <w:t>使用手册</w:t>
      </w:r>
      <w:bookmarkStart w:id="0" w:name="_Toc480967416"/>
    </w:p>
    <w:p w:rsidR="00486C85" w:rsidRPr="0048003B" w:rsidRDefault="0048003B" w:rsidP="0048003B">
      <w:pPr>
        <w:spacing w:line="312" w:lineRule="auto"/>
        <w:jc w:val="left"/>
        <w:rPr>
          <w:b/>
          <w:sz w:val="28"/>
          <w:szCs w:val="28"/>
        </w:rPr>
      </w:pPr>
      <w:r w:rsidRPr="0048003B">
        <w:rPr>
          <w:rFonts w:hint="eastAsia"/>
          <w:b/>
          <w:sz w:val="28"/>
          <w:szCs w:val="28"/>
        </w:rPr>
        <w:t>一、登陆学生</w:t>
      </w:r>
      <w:r w:rsidR="00F85671" w:rsidRPr="0048003B">
        <w:rPr>
          <w:rFonts w:hint="eastAsia"/>
          <w:b/>
          <w:sz w:val="28"/>
          <w:szCs w:val="28"/>
        </w:rPr>
        <w:t>空间</w:t>
      </w:r>
      <w:bookmarkEnd w:id="0"/>
    </w:p>
    <w:p w:rsidR="00486C85" w:rsidRPr="0048003B" w:rsidRDefault="00603FFF">
      <w:pPr>
        <w:spacing w:line="312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</w:t>
      </w:r>
      <w:r w:rsidR="00F85671" w:rsidRPr="0048003B">
        <w:rPr>
          <w:rFonts w:hint="eastAsia"/>
          <w:sz w:val="24"/>
          <w:szCs w:val="24"/>
        </w:rPr>
        <w:t>登录国家开放大学学习网：</w:t>
      </w:r>
      <w:hyperlink r:id="rId9" w:history="1">
        <w:r w:rsidR="00F85671" w:rsidRPr="0048003B">
          <w:rPr>
            <w:rStyle w:val="a3"/>
            <w:b/>
            <w:bCs/>
            <w:sz w:val="24"/>
            <w:szCs w:val="24"/>
          </w:rPr>
          <w:t>http://www.ouchn.cn/</w:t>
        </w:r>
      </w:hyperlink>
      <w:r w:rsidR="00F85671" w:rsidRPr="0048003B">
        <w:rPr>
          <w:rFonts w:hint="eastAsia"/>
          <w:b/>
          <w:bCs/>
          <w:sz w:val="24"/>
          <w:szCs w:val="24"/>
        </w:rPr>
        <w:t>，</w:t>
      </w:r>
      <w:r w:rsidR="00F85671" w:rsidRPr="0048003B">
        <w:rPr>
          <w:rFonts w:hint="eastAsia"/>
          <w:sz w:val="24"/>
          <w:szCs w:val="24"/>
        </w:rPr>
        <w:t>在页面的右上角选择学生登陆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09559554" wp14:editId="334E691F">
            <wp:extent cx="5273040" cy="2415540"/>
            <wp:effectExtent l="0" t="0" r="381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15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486C85" w:rsidRPr="0048003B" w:rsidRDefault="00F85671">
      <w:pPr>
        <w:widowControl/>
        <w:spacing w:line="312" w:lineRule="auto"/>
        <w:ind w:firstLine="420"/>
        <w:jc w:val="left"/>
        <w:rPr>
          <w:sz w:val="24"/>
          <w:szCs w:val="24"/>
        </w:rPr>
      </w:pPr>
      <w:r w:rsidRPr="0048003B">
        <w:rPr>
          <w:rFonts w:hint="eastAsia"/>
          <w:sz w:val="24"/>
          <w:szCs w:val="24"/>
        </w:rPr>
        <w:t>输入用户名和密码，点击“登录”按钮，进入到</w:t>
      </w:r>
      <w:r w:rsidRPr="0048003B">
        <w:rPr>
          <w:rFonts w:hint="eastAsia"/>
          <w:sz w:val="24"/>
          <w:szCs w:val="24"/>
        </w:rPr>
        <w:t>学生</w:t>
      </w:r>
      <w:r w:rsidRPr="0048003B">
        <w:rPr>
          <w:rFonts w:hint="eastAsia"/>
          <w:sz w:val="24"/>
          <w:szCs w:val="24"/>
        </w:rPr>
        <w:t>空间。</w:t>
      </w:r>
    </w:p>
    <w:p w:rsidR="00486C85" w:rsidRPr="0048003B" w:rsidRDefault="00F85671">
      <w:pPr>
        <w:widowControl/>
        <w:spacing w:line="312" w:lineRule="auto"/>
        <w:ind w:firstLine="420"/>
        <w:jc w:val="left"/>
        <w:rPr>
          <w:sz w:val="24"/>
          <w:szCs w:val="24"/>
        </w:rPr>
      </w:pPr>
      <w:r w:rsidRPr="0048003B">
        <w:rPr>
          <w:rFonts w:hint="eastAsia"/>
          <w:sz w:val="24"/>
          <w:szCs w:val="24"/>
        </w:rPr>
        <w:t>用户名为</w:t>
      </w:r>
      <w:r w:rsidRPr="0048003B">
        <w:rPr>
          <w:rFonts w:hint="eastAsia"/>
          <w:sz w:val="24"/>
          <w:szCs w:val="24"/>
        </w:rPr>
        <w:t>13</w:t>
      </w:r>
      <w:r w:rsidRPr="0048003B">
        <w:rPr>
          <w:rFonts w:hint="eastAsia"/>
          <w:sz w:val="24"/>
          <w:szCs w:val="24"/>
        </w:rPr>
        <w:t>位学号，密码为</w:t>
      </w:r>
      <w:r w:rsidRPr="0048003B">
        <w:rPr>
          <w:rFonts w:hint="eastAsia"/>
          <w:sz w:val="24"/>
          <w:szCs w:val="24"/>
        </w:rPr>
        <w:t>8</w:t>
      </w:r>
      <w:r w:rsidRPr="0048003B">
        <w:rPr>
          <w:rFonts w:hint="eastAsia"/>
          <w:sz w:val="24"/>
          <w:szCs w:val="24"/>
        </w:rPr>
        <w:t>位出生年月日</w:t>
      </w:r>
      <w:r w:rsidR="0048003B">
        <w:rPr>
          <w:rFonts w:hint="eastAsia"/>
          <w:sz w:val="24"/>
          <w:szCs w:val="24"/>
        </w:rPr>
        <w:t>。</w:t>
      </w:r>
    </w:p>
    <w:p w:rsidR="00486C85" w:rsidRPr="0048003B" w:rsidRDefault="00F85671">
      <w:pPr>
        <w:widowControl/>
        <w:spacing w:line="312" w:lineRule="auto"/>
        <w:ind w:firstLine="420"/>
        <w:jc w:val="left"/>
        <w:rPr>
          <w:sz w:val="24"/>
          <w:szCs w:val="24"/>
        </w:rPr>
      </w:pPr>
      <w:r w:rsidRPr="0048003B">
        <w:rPr>
          <w:rFonts w:hint="eastAsia"/>
          <w:sz w:val="24"/>
          <w:szCs w:val="24"/>
        </w:rPr>
        <w:t>学生</w:t>
      </w:r>
      <w:r w:rsidRPr="0048003B">
        <w:rPr>
          <w:rFonts w:hint="eastAsia"/>
          <w:sz w:val="24"/>
          <w:szCs w:val="24"/>
        </w:rPr>
        <w:t>空间页面如下图所示：</w:t>
      </w:r>
    </w:p>
    <w:p w:rsidR="00486C85" w:rsidRPr="0048003B" w:rsidRDefault="00F85671">
      <w:pPr>
        <w:spacing w:line="312" w:lineRule="auto"/>
        <w:jc w:val="center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6223872D" wp14:editId="0805BD0A">
            <wp:extent cx="5273040" cy="2430780"/>
            <wp:effectExtent l="38100" t="38100" r="41910" b="457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rcRect b="808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29316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48003B" w:rsidRDefault="00F85671" w:rsidP="0048003B">
      <w:pPr>
        <w:spacing w:line="312" w:lineRule="auto"/>
        <w:jc w:val="left"/>
        <w:rPr>
          <w:b/>
          <w:sz w:val="28"/>
          <w:szCs w:val="28"/>
        </w:rPr>
      </w:pPr>
      <w:r w:rsidRPr="0048003B">
        <w:rPr>
          <w:sz w:val="28"/>
          <w:szCs w:val="28"/>
        </w:rPr>
        <w:br w:type="page"/>
      </w:r>
      <w:bookmarkStart w:id="1" w:name="_Toc480967417"/>
      <w:r w:rsidRPr="0048003B"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 wp14:anchorId="39C9C305" wp14:editId="0C4B67E4">
            <wp:simplePos x="0" y="0"/>
            <wp:positionH relativeFrom="column">
              <wp:posOffset>-571500</wp:posOffset>
            </wp:positionH>
            <wp:positionV relativeFrom="paragraph">
              <wp:posOffset>495300</wp:posOffset>
            </wp:positionV>
            <wp:extent cx="6520180" cy="3529330"/>
            <wp:effectExtent l="0" t="0" r="13970" b="13970"/>
            <wp:wrapNone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520180" cy="3529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003B" w:rsidRPr="0048003B">
        <w:rPr>
          <w:rFonts w:hint="eastAsia"/>
          <w:b/>
          <w:sz w:val="28"/>
          <w:szCs w:val="28"/>
        </w:rPr>
        <w:t>二、</w:t>
      </w:r>
      <w:r w:rsidRPr="0048003B">
        <w:rPr>
          <w:rFonts w:hint="eastAsia"/>
          <w:b/>
          <w:sz w:val="28"/>
          <w:szCs w:val="28"/>
        </w:rPr>
        <w:t>功能区说明</w:t>
      </w:r>
      <w:bookmarkEnd w:id="1"/>
    </w:p>
    <w:p w:rsidR="00486C85" w:rsidRPr="0048003B" w:rsidRDefault="00486C85">
      <w:pPr>
        <w:spacing w:line="312" w:lineRule="auto"/>
        <w:rPr>
          <w:sz w:val="28"/>
          <w:szCs w:val="28"/>
        </w:rPr>
      </w:pP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182F017F" wp14:editId="5E591730">
                <wp:simplePos x="0" y="0"/>
                <wp:positionH relativeFrom="column">
                  <wp:posOffset>-685800</wp:posOffset>
                </wp:positionH>
                <wp:positionV relativeFrom="paragraph">
                  <wp:posOffset>127635</wp:posOffset>
                </wp:positionV>
                <wp:extent cx="1113790" cy="549275"/>
                <wp:effectExtent l="13970" t="13970" r="15240" b="27305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3790" cy="549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6C85" w:rsidRDefault="00F85671">
                            <w:pPr>
                              <w:spacing w:line="360" w:lineRule="exact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空间名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称</w:t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和</w:t>
                            </w:r>
                            <w:proofErr w:type="gramEnd"/>
                          </w:p>
                          <w:p w:rsidR="00486C85" w:rsidRDefault="00F85671">
                            <w:pPr>
                              <w:spacing w:line="360" w:lineRule="exact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个性签名区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5" o:spid="_x0000_s1026" type="#_x0000_t202" style="position:absolute;left:0;text-align:left;margin-left:-54pt;margin-top:10.05pt;width:87.7pt;height:43.25pt;z-index:25205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" fillcolor="white [3201]" strokecolor="red" strokeweight="2.25pt">
                <v:textbox>
                  <w:txbxContent>
                    <w:p w:rsidR="00486C85" w:rsidRDefault="00F85671">
                      <w:pPr>
                        <w:spacing w:line="360" w:lineRule="exact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空间名</w:t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称</w:t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和</w:t>
                      </w:r>
                      <w:proofErr w:type="gramEnd"/>
                    </w:p>
                    <w:p w:rsidR="00486C85" w:rsidRDefault="00F85671">
                      <w:pPr>
                        <w:spacing w:line="360" w:lineRule="exact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个性签名区</w:t>
                      </w:r>
                    </w:p>
                  </w:txbxContent>
                </v:textbox>
              </v:shape>
            </w:pict>
          </mc:Fallback>
        </mc:AlternateContent>
      </w:r>
      <w:r w:rsidRPr="0048003B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ADB732B" wp14:editId="6FDDED38">
                <wp:simplePos x="0" y="0"/>
                <wp:positionH relativeFrom="column">
                  <wp:posOffset>4914900</wp:posOffset>
                </wp:positionH>
                <wp:positionV relativeFrom="paragraph">
                  <wp:posOffset>6985</wp:posOffset>
                </wp:positionV>
                <wp:extent cx="1113790" cy="377825"/>
                <wp:effectExtent l="13970" t="13970" r="15240" b="27305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3790" cy="37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6C85" w:rsidRDefault="00F85671">
                            <w:pPr>
                              <w:spacing w:line="360" w:lineRule="exact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头部导航区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7" o:spid="_x0000_s1027" type="#_x0000_t202" style="position:absolute;left:0;text-align:left;margin-left:387pt;margin-top:.55pt;width:87.7pt;height:29.7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" fillcolor="white [3201]" strokecolor="red" strokeweight="2.25pt">
                <v:textbox>
                  <w:txbxContent>
                    <w:p w:rsidR="00486C85" w:rsidRDefault="00F85671">
                      <w:pPr>
                        <w:spacing w:line="360" w:lineRule="exact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头部导航区</w:t>
                      </w:r>
                    </w:p>
                  </w:txbxContent>
                </v:textbox>
              </v:shape>
            </w:pict>
          </mc:Fallback>
        </mc:AlternateContent>
      </w:r>
    </w:p>
    <w:p w:rsidR="00486C85" w:rsidRPr="0048003B" w:rsidRDefault="002F756E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321F54" wp14:editId="79E8A3D7">
                <wp:simplePos x="0" y="0"/>
                <wp:positionH relativeFrom="column">
                  <wp:posOffset>4914900</wp:posOffset>
                </wp:positionH>
                <wp:positionV relativeFrom="paragraph">
                  <wp:posOffset>146050</wp:posOffset>
                </wp:positionV>
                <wp:extent cx="1113790" cy="377825"/>
                <wp:effectExtent l="19050" t="19050" r="10160" b="22225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3790" cy="37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6C85" w:rsidRDefault="00F85671">
                            <w:pPr>
                              <w:spacing w:line="360" w:lineRule="exact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通知公告区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6" o:spid="_x0000_s1028" type="#_x0000_t202" style="position:absolute;left:0;text-align:left;margin-left:387pt;margin-top:11.5pt;width:87.7pt;height:29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" fillcolor="white [3201]" strokecolor="red" strokeweight="2.25pt">
                <v:textbox>
                  <w:txbxContent>
                    <w:p w:rsidR="00486C85" w:rsidRDefault="00F85671">
                      <w:pPr>
                        <w:spacing w:line="360" w:lineRule="exact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通知公告区</w:t>
                      </w:r>
                    </w:p>
                  </w:txbxContent>
                </v:textbox>
              </v:shape>
            </w:pict>
          </mc:Fallback>
        </mc:AlternateContent>
      </w:r>
    </w:p>
    <w:p w:rsidR="00486C85" w:rsidRPr="0048003B" w:rsidRDefault="002F756E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B691D61" wp14:editId="5A98DBBE">
                <wp:simplePos x="0" y="0"/>
                <wp:positionH relativeFrom="column">
                  <wp:posOffset>-678180</wp:posOffset>
                </wp:positionH>
                <wp:positionV relativeFrom="paragraph">
                  <wp:posOffset>66675</wp:posOffset>
                </wp:positionV>
                <wp:extent cx="1113790" cy="377825"/>
                <wp:effectExtent l="19050" t="19050" r="10160" b="22225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3790" cy="37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6C85" w:rsidRDefault="00F85671">
                            <w:pPr>
                              <w:spacing w:line="360" w:lineRule="exact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个人头像区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4" o:spid="_x0000_s1029" type="#_x0000_t202" style="position:absolute;left:0;text-align:left;margin-left:-53.4pt;margin-top:5.25pt;width:87.7pt;height:29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" fillcolor="white [3201]" strokecolor="red" strokeweight="2.25pt">
                <v:textbox>
                  <w:txbxContent>
                    <w:p w:rsidR="00486C85" w:rsidRDefault="00F85671">
                      <w:pPr>
                        <w:spacing w:line="360" w:lineRule="exact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个人头像区</w:t>
                      </w:r>
                    </w:p>
                  </w:txbxContent>
                </v:textbox>
              </v:shape>
            </w:pict>
          </mc:Fallback>
        </mc:AlternateContent>
      </w:r>
      <w:r w:rsidRPr="0048003B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C0968E0" wp14:editId="50092F51">
                <wp:simplePos x="0" y="0"/>
                <wp:positionH relativeFrom="column">
                  <wp:posOffset>4930140</wp:posOffset>
                </wp:positionH>
                <wp:positionV relativeFrom="paragraph">
                  <wp:posOffset>323850</wp:posOffset>
                </wp:positionV>
                <wp:extent cx="1113790" cy="377825"/>
                <wp:effectExtent l="19050" t="19050" r="10160" b="22225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3790" cy="37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6C85" w:rsidRDefault="00F85671">
                            <w:pPr>
                              <w:spacing w:line="360" w:lineRule="exact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心情动态区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8" o:spid="_x0000_s1030" type="#_x0000_t202" style="position:absolute;left:0;text-align:left;margin-left:388.2pt;margin-top:25.5pt;width:87.7pt;height:29.7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" fillcolor="white [3201]" strokecolor="red" strokeweight="2.25pt">
                <v:textbox>
                  <w:txbxContent>
                    <w:p w:rsidR="00486C85" w:rsidRDefault="00F85671">
                      <w:pPr>
                        <w:spacing w:line="360" w:lineRule="exact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心情动态区</w:t>
                      </w:r>
                    </w:p>
                  </w:txbxContent>
                </v:textbox>
              </v:shape>
            </w:pict>
          </mc:Fallback>
        </mc:AlternateContent>
      </w:r>
    </w:p>
    <w:p w:rsidR="00486C85" w:rsidRPr="0048003B" w:rsidRDefault="00486C85">
      <w:pPr>
        <w:spacing w:line="312" w:lineRule="auto"/>
        <w:rPr>
          <w:sz w:val="28"/>
          <w:szCs w:val="28"/>
        </w:rPr>
      </w:pPr>
    </w:p>
    <w:p w:rsidR="00486C85" w:rsidRPr="0048003B" w:rsidRDefault="002F756E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68220CD5" wp14:editId="7D53373E">
                <wp:simplePos x="0" y="0"/>
                <wp:positionH relativeFrom="column">
                  <wp:posOffset>-685800</wp:posOffset>
                </wp:positionH>
                <wp:positionV relativeFrom="paragraph">
                  <wp:posOffset>316865</wp:posOffset>
                </wp:positionV>
                <wp:extent cx="1113790" cy="377825"/>
                <wp:effectExtent l="19050" t="19050" r="10160" b="22225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3790" cy="37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6C85" w:rsidRDefault="00F85671">
                            <w:pPr>
                              <w:spacing w:line="360" w:lineRule="exact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核心菜单区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1" o:spid="_x0000_s1031" type="#_x0000_t202" style="position:absolute;left:0;text-align:left;margin-left:-54pt;margin-top:24.95pt;width:87.7pt;height:29.75pt;z-index:25205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" fillcolor="white [3201]" strokecolor="red" strokeweight="2.25pt">
                <v:textbox>
                  <w:txbxContent>
                    <w:p w:rsidR="00486C85" w:rsidRDefault="00F85671">
                      <w:pPr>
                        <w:spacing w:line="360" w:lineRule="exact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核心菜单区</w:t>
                      </w:r>
                    </w:p>
                  </w:txbxContent>
                </v:textbox>
              </v:shape>
            </w:pict>
          </mc:Fallback>
        </mc:AlternateContent>
      </w:r>
    </w:p>
    <w:p w:rsidR="00486C85" w:rsidRPr="0048003B" w:rsidRDefault="002F756E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20612BA" wp14:editId="5E09237D">
                <wp:simplePos x="0" y="0"/>
                <wp:positionH relativeFrom="column">
                  <wp:posOffset>4907280</wp:posOffset>
                </wp:positionH>
                <wp:positionV relativeFrom="paragraph">
                  <wp:posOffset>223520</wp:posOffset>
                </wp:positionV>
                <wp:extent cx="1113790" cy="377825"/>
                <wp:effectExtent l="19050" t="19050" r="10160" b="22225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3790" cy="37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6C85" w:rsidRDefault="00F85671">
                            <w:pPr>
                              <w:spacing w:line="360" w:lineRule="exact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交流互动区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9" o:spid="_x0000_s1032" type="#_x0000_t202" style="position:absolute;left:0;text-align:left;margin-left:386.4pt;margin-top:17.6pt;width:87.7pt;height:29.7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" fillcolor="white [3201]" strokecolor="red" strokeweight="2.25pt">
                <v:textbox>
                  <w:txbxContent>
                    <w:p w:rsidR="00486C85" w:rsidRDefault="00F85671">
                      <w:pPr>
                        <w:spacing w:line="360" w:lineRule="exact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交流互动区</w:t>
                      </w:r>
                    </w:p>
                  </w:txbxContent>
                </v:textbox>
              </v:shape>
            </w:pict>
          </mc:Fallback>
        </mc:AlternateContent>
      </w:r>
    </w:p>
    <w:p w:rsidR="00486C85" w:rsidRPr="0048003B" w:rsidRDefault="00486C85">
      <w:pPr>
        <w:spacing w:line="312" w:lineRule="auto"/>
        <w:rPr>
          <w:sz w:val="28"/>
          <w:szCs w:val="28"/>
        </w:rPr>
      </w:pPr>
    </w:p>
    <w:p w:rsidR="00486C85" w:rsidRDefault="002F756E">
      <w:pPr>
        <w:spacing w:line="312" w:lineRule="auto"/>
        <w:rPr>
          <w:rFonts w:hint="eastAsia"/>
          <w:sz w:val="28"/>
          <w:szCs w:val="28"/>
        </w:rPr>
      </w:pPr>
      <w:r w:rsidRPr="0048003B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678E7BDF" wp14:editId="60331052">
                <wp:simplePos x="0" y="0"/>
                <wp:positionH relativeFrom="column">
                  <wp:posOffset>1828800</wp:posOffset>
                </wp:positionH>
                <wp:positionV relativeFrom="paragraph">
                  <wp:posOffset>128905</wp:posOffset>
                </wp:positionV>
                <wp:extent cx="1113790" cy="377825"/>
                <wp:effectExtent l="19050" t="19050" r="10160" b="22225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3790" cy="377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6C85" w:rsidRDefault="00F85671">
                            <w:pPr>
                              <w:spacing w:line="360" w:lineRule="exact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props3d w14:extrusionH="0" w14:contourW="0" w14:prstMaterial="clear"/>
                              </w:rPr>
                              <w:t>内容显示区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0" o:spid="_x0000_s1033" type="#_x0000_t202" style="position:absolute;left:0;text-align:left;margin-left:2in;margin-top:10.15pt;width:87.7pt;height:29.75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" fillcolor="white [3201]" strokecolor="red" strokeweight="2.25pt">
                <v:textbox>
                  <w:txbxContent>
                    <w:p w:rsidR="00486C85" w:rsidRDefault="00F85671">
                      <w:pPr>
                        <w:spacing w:line="360" w:lineRule="exact"/>
                        <w:rPr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props3d w14:extrusionH="0" w14:contourW="0" w14:prstMaterial="clear"/>
                        </w:rPr>
                        <w:t>内容显示区</w:t>
                      </w:r>
                    </w:p>
                  </w:txbxContent>
                </v:textbox>
              </v:shape>
            </w:pict>
          </mc:Fallback>
        </mc:AlternateContent>
      </w:r>
    </w:p>
    <w:p w:rsidR="00FF04F8" w:rsidRPr="0048003B" w:rsidRDefault="00FF04F8">
      <w:pPr>
        <w:spacing w:line="312" w:lineRule="auto"/>
        <w:rPr>
          <w:sz w:val="28"/>
          <w:szCs w:val="28"/>
        </w:rPr>
      </w:pPr>
    </w:p>
    <w:p w:rsidR="00486C85" w:rsidRPr="00FF04F8" w:rsidRDefault="00F85671">
      <w:pPr>
        <w:spacing w:line="312" w:lineRule="auto"/>
        <w:rPr>
          <w:sz w:val="24"/>
          <w:szCs w:val="24"/>
        </w:rPr>
      </w:pPr>
      <w:r w:rsidRPr="00FF04F8">
        <w:rPr>
          <w:rFonts w:hint="eastAsia"/>
          <w:b/>
          <w:bCs/>
          <w:sz w:val="24"/>
          <w:szCs w:val="24"/>
        </w:rPr>
        <w:t>页面头部全局导航区</w:t>
      </w:r>
      <w:r w:rsidRPr="00FF04F8">
        <w:rPr>
          <w:rFonts w:hint="eastAsia"/>
          <w:sz w:val="24"/>
          <w:szCs w:val="24"/>
        </w:rPr>
        <w:t>：包括空间信息显示、搜索、隐私设置、空间装扮、退出。</w:t>
      </w:r>
    </w:p>
    <w:p w:rsidR="00486C85" w:rsidRPr="00FF04F8" w:rsidRDefault="00F85671">
      <w:pPr>
        <w:spacing w:line="312" w:lineRule="auto"/>
        <w:rPr>
          <w:sz w:val="24"/>
          <w:szCs w:val="24"/>
        </w:rPr>
      </w:pPr>
      <w:r w:rsidRPr="00FF04F8">
        <w:rPr>
          <w:rFonts w:hint="eastAsia"/>
          <w:b/>
          <w:bCs/>
          <w:sz w:val="24"/>
          <w:szCs w:val="24"/>
        </w:rPr>
        <w:t>页面左侧是</w:t>
      </w:r>
      <w:r w:rsidRPr="00FF04F8">
        <w:rPr>
          <w:rFonts w:hint="eastAsia"/>
          <w:b/>
          <w:bCs/>
          <w:sz w:val="24"/>
          <w:szCs w:val="24"/>
        </w:rPr>
        <w:t>核心菜单</w:t>
      </w:r>
      <w:r w:rsidRPr="00FF04F8">
        <w:rPr>
          <w:rFonts w:hint="eastAsia"/>
          <w:b/>
          <w:bCs/>
          <w:sz w:val="24"/>
          <w:szCs w:val="24"/>
        </w:rPr>
        <w:t>区</w:t>
      </w:r>
      <w:r w:rsidRPr="00FF04F8">
        <w:rPr>
          <w:rFonts w:hint="eastAsia"/>
          <w:sz w:val="24"/>
          <w:szCs w:val="24"/>
        </w:rPr>
        <w:t>：包括用户个人信息、课程学习、学务管理、学习档案、资料管理、校园生活、论坛互动、我的班级、我要评价、我要咨询及其他栏目。</w:t>
      </w:r>
    </w:p>
    <w:p w:rsidR="00486C85" w:rsidRPr="009D51CE" w:rsidRDefault="00F85671" w:rsidP="009D51CE">
      <w:pPr>
        <w:spacing w:line="312" w:lineRule="auto"/>
        <w:rPr>
          <w:b/>
          <w:sz w:val="24"/>
          <w:szCs w:val="24"/>
        </w:rPr>
      </w:pPr>
      <w:r w:rsidRPr="00FF04F8">
        <w:rPr>
          <w:rFonts w:hint="eastAsia"/>
          <w:b/>
          <w:bCs/>
          <w:sz w:val="24"/>
          <w:szCs w:val="24"/>
        </w:rPr>
        <w:t>页面右侧是交流区</w:t>
      </w:r>
      <w:r w:rsidRPr="00FF04F8">
        <w:rPr>
          <w:rFonts w:hint="eastAsia"/>
          <w:sz w:val="24"/>
          <w:szCs w:val="24"/>
        </w:rPr>
        <w:t>：包括心情动态区、站内短信、消息、好友交流区、热门话题栏目。</w:t>
      </w:r>
      <w:r w:rsidR="009D51CE">
        <w:rPr>
          <w:rFonts w:hint="eastAsia"/>
          <w:sz w:val="24"/>
          <w:szCs w:val="24"/>
        </w:rPr>
        <w:br/>
      </w:r>
      <w:r w:rsidR="009D51CE" w:rsidRPr="009D51CE">
        <w:rPr>
          <w:rFonts w:hint="eastAsia"/>
          <w:b/>
          <w:sz w:val="28"/>
          <w:szCs w:val="28"/>
        </w:rPr>
        <w:t>三、</w:t>
      </w:r>
      <w:r w:rsidR="009D51CE">
        <w:rPr>
          <w:rFonts w:hint="eastAsia"/>
          <w:b/>
          <w:sz w:val="28"/>
          <w:szCs w:val="28"/>
        </w:rPr>
        <w:t>学习</w:t>
      </w:r>
      <w:r w:rsidRPr="009D51CE">
        <w:rPr>
          <w:rFonts w:hint="eastAsia"/>
          <w:b/>
          <w:sz w:val="28"/>
          <w:szCs w:val="28"/>
        </w:rPr>
        <w:t>课程</w:t>
      </w:r>
      <w:r w:rsidR="009D51CE">
        <w:rPr>
          <w:rFonts w:hint="eastAsia"/>
          <w:b/>
          <w:sz w:val="28"/>
          <w:szCs w:val="28"/>
        </w:rPr>
        <w:t>资源</w:t>
      </w:r>
      <w:r w:rsidRPr="009D51CE">
        <w:rPr>
          <w:rFonts w:hint="eastAsia"/>
          <w:b/>
          <w:sz w:val="28"/>
          <w:szCs w:val="28"/>
        </w:rPr>
        <w:t>及</w:t>
      </w:r>
      <w:proofErr w:type="gramStart"/>
      <w:r w:rsidRPr="009D51CE">
        <w:rPr>
          <w:rFonts w:hint="eastAsia"/>
          <w:b/>
          <w:sz w:val="28"/>
          <w:szCs w:val="28"/>
        </w:rPr>
        <w:t>完成形考任务</w:t>
      </w:r>
      <w:proofErr w:type="gramEnd"/>
    </w:p>
    <w:p w:rsidR="0035033F" w:rsidRDefault="009D51CE">
      <w:pPr>
        <w:spacing w:line="312" w:lineRule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   </w:t>
      </w:r>
      <w:r w:rsidR="00F85671" w:rsidRPr="009D51CE">
        <w:rPr>
          <w:rFonts w:hint="eastAsia"/>
          <w:sz w:val="24"/>
          <w:szCs w:val="24"/>
        </w:rPr>
        <w:t>在“</w:t>
      </w:r>
      <w:r w:rsidR="00F85671" w:rsidRPr="009D51CE">
        <w:rPr>
          <w:rFonts w:hint="eastAsia"/>
          <w:b/>
          <w:bCs/>
          <w:sz w:val="24"/>
          <w:szCs w:val="24"/>
        </w:rPr>
        <w:t>我的课程</w:t>
      </w:r>
      <w:r w:rsidR="00F85671" w:rsidRPr="009D51CE">
        <w:rPr>
          <w:rFonts w:hint="eastAsia"/>
          <w:sz w:val="24"/>
          <w:szCs w:val="24"/>
        </w:rPr>
        <w:t>”下的“</w:t>
      </w:r>
      <w:r w:rsidR="00F85671" w:rsidRPr="009D51CE">
        <w:rPr>
          <w:rFonts w:hint="eastAsia"/>
          <w:b/>
          <w:bCs/>
          <w:sz w:val="24"/>
          <w:szCs w:val="24"/>
        </w:rPr>
        <w:t>在学课程</w:t>
      </w:r>
      <w:r w:rsidR="00F85671" w:rsidRPr="009D51CE">
        <w:rPr>
          <w:rFonts w:hint="eastAsia"/>
          <w:sz w:val="24"/>
          <w:szCs w:val="24"/>
        </w:rPr>
        <w:t>”区，就是</w:t>
      </w:r>
      <w:r w:rsidR="0035033F">
        <w:rPr>
          <w:rFonts w:hint="eastAsia"/>
          <w:sz w:val="24"/>
          <w:szCs w:val="24"/>
        </w:rPr>
        <w:t>我们本学期可以浏览的课程列表，该课程列表是由管理老师录入的。</w:t>
      </w:r>
    </w:p>
    <w:p w:rsidR="00486C85" w:rsidRPr="0048003B" w:rsidRDefault="0035033F" w:rsidP="003F13AA">
      <w:pPr>
        <w:spacing w:line="312" w:lineRule="auto"/>
        <w:jc w:val="left"/>
        <w:rPr>
          <w:sz w:val="28"/>
          <w:szCs w:val="28"/>
        </w:rPr>
      </w:pPr>
      <w:r w:rsidRPr="007458C6">
        <w:rPr>
          <w:rFonts w:hint="eastAsia"/>
          <w:b/>
          <w:sz w:val="24"/>
          <w:szCs w:val="24"/>
        </w:rPr>
        <w:t xml:space="preserve">  1</w:t>
      </w:r>
      <w:r w:rsidRPr="007458C6">
        <w:rPr>
          <w:rFonts w:hint="eastAsia"/>
          <w:b/>
          <w:sz w:val="24"/>
          <w:szCs w:val="24"/>
        </w:rPr>
        <w:t>、</w:t>
      </w:r>
      <w:r w:rsidR="00F85671" w:rsidRPr="007458C6">
        <w:rPr>
          <w:rFonts w:hint="eastAsia"/>
          <w:b/>
          <w:sz w:val="24"/>
          <w:szCs w:val="24"/>
        </w:rPr>
        <w:t>《</w:t>
      </w:r>
      <w:r w:rsidR="00F85671" w:rsidRPr="007458C6">
        <w:rPr>
          <w:rFonts w:hint="eastAsia"/>
          <w:b/>
          <w:bCs/>
          <w:sz w:val="24"/>
          <w:szCs w:val="24"/>
        </w:rPr>
        <w:t>国家开放大学学习指南</w:t>
      </w:r>
      <w:r w:rsidRPr="007458C6">
        <w:rPr>
          <w:rFonts w:hint="eastAsia"/>
          <w:b/>
          <w:sz w:val="24"/>
          <w:szCs w:val="24"/>
        </w:rPr>
        <w:t>》第一课程学习。</w:t>
      </w:r>
      <w:r w:rsidR="003F13AA">
        <w:rPr>
          <w:rFonts w:hint="eastAsia"/>
          <w:sz w:val="24"/>
          <w:szCs w:val="24"/>
        </w:rPr>
        <w:t>每位新生拿到正式学号后的第一学期，都必须完成的这</w:t>
      </w:r>
      <w:r w:rsidR="00F85671" w:rsidRPr="009D51CE">
        <w:rPr>
          <w:rFonts w:hint="eastAsia"/>
          <w:sz w:val="24"/>
          <w:szCs w:val="24"/>
        </w:rPr>
        <w:t>门必修课。</w:t>
      </w:r>
      <w:r w:rsidR="00F85671" w:rsidRPr="0048003B">
        <w:rPr>
          <w:noProof/>
          <w:sz w:val="28"/>
          <w:szCs w:val="28"/>
        </w:rPr>
        <w:drawing>
          <wp:inline distT="0" distB="0" distL="114300" distR="114300" wp14:anchorId="2BA6D3CA" wp14:editId="3A17BD02">
            <wp:extent cx="5135880" cy="1942888"/>
            <wp:effectExtent l="38100" t="38100" r="45720" b="38735"/>
            <wp:docPr id="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rcRect t="8452"/>
                    <a:stretch>
                      <a:fillRect/>
                    </a:stretch>
                  </pic:blipFill>
                  <pic:spPr>
                    <a:xfrm>
                      <a:off x="0" y="0"/>
                      <a:ext cx="5135262" cy="1942654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48003B" w:rsidRDefault="00486C85">
      <w:pPr>
        <w:spacing w:line="312" w:lineRule="auto"/>
        <w:rPr>
          <w:sz w:val="28"/>
          <w:szCs w:val="28"/>
        </w:rPr>
      </w:pPr>
      <w:bookmarkStart w:id="2" w:name="_GoBack"/>
      <w:bookmarkEnd w:id="2"/>
    </w:p>
    <w:p w:rsidR="00486C85" w:rsidRPr="00BB5805" w:rsidRDefault="00F85671">
      <w:pPr>
        <w:spacing w:line="312" w:lineRule="auto"/>
        <w:rPr>
          <w:sz w:val="24"/>
          <w:szCs w:val="24"/>
        </w:rPr>
      </w:pPr>
      <w:r w:rsidRPr="00BB5805">
        <w:rPr>
          <w:rFonts w:hint="eastAsia"/>
          <w:sz w:val="24"/>
          <w:szCs w:val="24"/>
        </w:rPr>
        <w:t>我们可以点击对应课程下的“</w:t>
      </w:r>
      <w:r w:rsidRPr="00BB5805">
        <w:rPr>
          <w:rFonts w:hint="eastAsia"/>
          <w:b/>
          <w:bCs/>
          <w:sz w:val="24"/>
          <w:szCs w:val="24"/>
        </w:rPr>
        <w:t>进入课程</w:t>
      </w:r>
      <w:r w:rsidRPr="00BB5805">
        <w:rPr>
          <w:rFonts w:hint="eastAsia"/>
          <w:sz w:val="24"/>
          <w:szCs w:val="24"/>
        </w:rPr>
        <w:t>”即可进入课程空间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3BBABA49" wp14:editId="05896414">
            <wp:extent cx="5273040" cy="3360420"/>
            <wp:effectExtent l="38100" t="38100" r="41910" b="30480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59611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1371C3" w:rsidRDefault="00BB5805">
      <w:pPr>
        <w:spacing w:line="312" w:lineRule="auto"/>
        <w:rPr>
          <w:sz w:val="24"/>
          <w:szCs w:val="24"/>
        </w:rPr>
      </w:pPr>
      <w:r w:rsidRPr="001371C3">
        <w:rPr>
          <w:rFonts w:hint="eastAsia"/>
          <w:sz w:val="24"/>
          <w:szCs w:val="24"/>
        </w:rPr>
        <w:t>在这里我们可以通过观看视频，了解到作为新生如何开展学习。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02D119C7" wp14:editId="2AD697D9">
            <wp:extent cx="5455285" cy="1581150"/>
            <wp:effectExtent l="38100" t="38100" r="50165" b="38100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55285" cy="158115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1371C3" w:rsidRDefault="00F85671">
      <w:pPr>
        <w:spacing w:line="312" w:lineRule="auto"/>
        <w:rPr>
          <w:sz w:val="24"/>
          <w:szCs w:val="24"/>
        </w:rPr>
      </w:pPr>
      <w:r w:rsidRPr="001371C3">
        <w:rPr>
          <w:rFonts w:hint="eastAsia"/>
          <w:sz w:val="24"/>
          <w:szCs w:val="24"/>
        </w:rPr>
        <w:t>观看完视频后，只要完成</w:t>
      </w:r>
      <w:r w:rsidRPr="001371C3">
        <w:rPr>
          <w:rFonts w:hint="eastAsia"/>
          <w:sz w:val="24"/>
          <w:szCs w:val="24"/>
        </w:rPr>
        <w:t>5</w:t>
      </w:r>
      <w:r w:rsidRPr="001371C3">
        <w:rPr>
          <w:rFonts w:hint="eastAsia"/>
          <w:sz w:val="24"/>
          <w:szCs w:val="24"/>
        </w:rPr>
        <w:t>个对应</w:t>
      </w:r>
      <w:proofErr w:type="gramStart"/>
      <w:r w:rsidRPr="001371C3">
        <w:rPr>
          <w:rFonts w:hint="eastAsia"/>
          <w:sz w:val="24"/>
          <w:szCs w:val="24"/>
        </w:rPr>
        <w:t>的形考任务</w:t>
      </w:r>
      <w:proofErr w:type="gramEnd"/>
      <w:r w:rsidRPr="001371C3">
        <w:rPr>
          <w:rFonts w:hint="eastAsia"/>
          <w:sz w:val="24"/>
          <w:szCs w:val="24"/>
        </w:rPr>
        <w:t>，我们第一个学分就到手了！</w:t>
      </w:r>
    </w:p>
    <w:p w:rsidR="00486C85" w:rsidRPr="0048003B" w:rsidRDefault="00F85671">
      <w:pPr>
        <w:spacing w:line="312" w:lineRule="auto"/>
        <w:rPr>
          <w:b/>
          <w:bCs/>
          <w:sz w:val="28"/>
          <w:szCs w:val="28"/>
        </w:rPr>
      </w:pPr>
      <w:r w:rsidRPr="0048003B">
        <w:rPr>
          <w:noProof/>
          <w:sz w:val="28"/>
          <w:szCs w:val="28"/>
        </w:rPr>
        <w:drawing>
          <wp:anchor distT="0" distB="0" distL="114300" distR="114300" simplePos="0" relativeHeight="252057600" behindDoc="0" locked="0" layoutInCell="1" allowOverlap="1" wp14:anchorId="058C2E4A" wp14:editId="6DD877D0">
            <wp:simplePos x="0" y="0"/>
            <wp:positionH relativeFrom="column">
              <wp:posOffset>111761</wp:posOffset>
            </wp:positionH>
            <wp:positionV relativeFrom="paragraph">
              <wp:posOffset>361815</wp:posOffset>
            </wp:positionV>
            <wp:extent cx="4823460" cy="2319789"/>
            <wp:effectExtent l="0" t="0" r="0" b="4445"/>
            <wp:wrapNone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rcRect t="14049"/>
                    <a:stretch>
                      <a:fillRect/>
                    </a:stretch>
                  </pic:blipFill>
                  <pic:spPr>
                    <a:xfrm>
                      <a:off x="0" y="0"/>
                      <a:ext cx="4823528" cy="231982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1F1B">
        <w:rPr>
          <w:rFonts w:hint="eastAsia"/>
          <w:b/>
          <w:bCs/>
          <w:sz w:val="28"/>
          <w:szCs w:val="28"/>
        </w:rPr>
        <w:t xml:space="preserve">     </w:t>
      </w:r>
      <w:r w:rsidRPr="0048003B">
        <w:rPr>
          <w:rFonts w:hint="eastAsia"/>
          <w:b/>
          <w:bCs/>
          <w:sz w:val="28"/>
          <w:szCs w:val="28"/>
        </w:rPr>
        <w:t>入学指南需在拿到学号后的第一个月完成！</w:t>
      </w:r>
    </w:p>
    <w:p w:rsidR="00486C85" w:rsidRPr="0048003B" w:rsidRDefault="00486C85">
      <w:pPr>
        <w:spacing w:line="312" w:lineRule="auto"/>
        <w:rPr>
          <w:sz w:val="28"/>
          <w:szCs w:val="28"/>
        </w:rPr>
      </w:pPr>
    </w:p>
    <w:p w:rsidR="00486C85" w:rsidRPr="007458C6" w:rsidRDefault="00F85671" w:rsidP="001371C3">
      <w:pPr>
        <w:spacing w:line="312" w:lineRule="auto"/>
        <w:jc w:val="left"/>
        <w:rPr>
          <w:b/>
          <w:sz w:val="28"/>
          <w:szCs w:val="28"/>
        </w:rPr>
      </w:pPr>
      <w:r w:rsidRPr="0048003B">
        <w:rPr>
          <w:rFonts w:hint="eastAsia"/>
          <w:sz w:val="28"/>
          <w:szCs w:val="28"/>
        </w:rPr>
        <w:br w:type="page"/>
      </w:r>
      <w:r w:rsidR="001371C3" w:rsidRPr="007458C6">
        <w:rPr>
          <w:rFonts w:hint="eastAsia"/>
          <w:b/>
          <w:sz w:val="28"/>
          <w:szCs w:val="28"/>
        </w:rPr>
        <w:lastRenderedPageBreak/>
        <w:t>2</w:t>
      </w:r>
      <w:r w:rsidR="001371C3" w:rsidRPr="007458C6">
        <w:rPr>
          <w:rFonts w:hint="eastAsia"/>
          <w:b/>
          <w:sz w:val="28"/>
          <w:szCs w:val="28"/>
        </w:rPr>
        <w:t>、</w:t>
      </w:r>
      <w:r w:rsidR="007458C6">
        <w:rPr>
          <w:rFonts w:hint="eastAsia"/>
          <w:b/>
          <w:sz w:val="28"/>
          <w:szCs w:val="28"/>
        </w:rPr>
        <w:t>完成</w:t>
      </w:r>
      <w:r w:rsidRPr="007458C6">
        <w:rPr>
          <w:rFonts w:hint="eastAsia"/>
          <w:b/>
          <w:sz w:val="28"/>
          <w:szCs w:val="28"/>
        </w:rPr>
        <w:t>其他课程</w:t>
      </w:r>
      <w:r w:rsidR="007458C6">
        <w:rPr>
          <w:rFonts w:hint="eastAsia"/>
          <w:b/>
          <w:sz w:val="28"/>
          <w:szCs w:val="28"/>
        </w:rPr>
        <w:t>在线</w:t>
      </w:r>
      <w:r w:rsidRPr="007458C6">
        <w:rPr>
          <w:rFonts w:hint="eastAsia"/>
          <w:b/>
          <w:sz w:val="28"/>
          <w:szCs w:val="28"/>
        </w:rPr>
        <w:t>形</w:t>
      </w:r>
      <w:proofErr w:type="gramStart"/>
      <w:r w:rsidRPr="007458C6">
        <w:rPr>
          <w:rFonts w:hint="eastAsia"/>
          <w:b/>
          <w:sz w:val="28"/>
          <w:szCs w:val="28"/>
        </w:rPr>
        <w:t>考任务</w:t>
      </w:r>
      <w:proofErr w:type="gramEnd"/>
      <w:r w:rsidRPr="007458C6">
        <w:rPr>
          <w:rFonts w:hint="eastAsia"/>
          <w:b/>
          <w:sz w:val="28"/>
          <w:szCs w:val="28"/>
        </w:rPr>
        <w:t>流程</w:t>
      </w:r>
    </w:p>
    <w:p w:rsidR="00486C85" w:rsidRPr="00561F1B" w:rsidRDefault="007458C6">
      <w:pPr>
        <w:spacing w:line="312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    </w:t>
      </w:r>
      <w:r w:rsidR="00F85671" w:rsidRPr="00561F1B">
        <w:rPr>
          <w:rFonts w:hint="eastAsia"/>
          <w:sz w:val="24"/>
          <w:szCs w:val="24"/>
        </w:rPr>
        <w:t>进入课程后，先阅览课程中的“</w:t>
      </w:r>
      <w:r w:rsidR="00F85671" w:rsidRPr="00561F1B">
        <w:rPr>
          <w:rFonts w:hint="eastAsia"/>
          <w:b/>
          <w:bCs/>
          <w:sz w:val="24"/>
          <w:szCs w:val="24"/>
        </w:rPr>
        <w:t>课程导学</w:t>
      </w:r>
      <w:r w:rsidR="00F85671" w:rsidRPr="00561F1B">
        <w:rPr>
          <w:rFonts w:hint="eastAsia"/>
          <w:sz w:val="24"/>
          <w:szCs w:val="24"/>
        </w:rPr>
        <w:t>”，弄清楚这门课程</w:t>
      </w:r>
      <w:r w:rsidR="00F85671" w:rsidRPr="00561F1B">
        <w:rPr>
          <w:rFonts w:hint="eastAsia"/>
          <w:b/>
          <w:bCs/>
          <w:sz w:val="24"/>
          <w:szCs w:val="24"/>
        </w:rPr>
        <w:t>学什么、怎么学、怎么考</w:t>
      </w:r>
      <w:r w:rsidR="00F85671" w:rsidRPr="00561F1B">
        <w:rPr>
          <w:rFonts w:hint="eastAsia"/>
          <w:sz w:val="24"/>
          <w:szCs w:val="24"/>
        </w:rPr>
        <w:t>，</w:t>
      </w:r>
      <w:r w:rsidR="00F85671" w:rsidRPr="00561F1B">
        <w:rPr>
          <w:rFonts w:hint="eastAsia"/>
          <w:sz w:val="24"/>
          <w:szCs w:val="24"/>
        </w:rPr>
        <w:t>然后再开始学习。每门课程的学习要求，考核形式都一样，请认真阅读导学内容。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247969D7" wp14:editId="60DE1992">
            <wp:extent cx="5457825" cy="2341245"/>
            <wp:effectExtent l="38100" t="38100" r="47625" b="40005"/>
            <wp:docPr id="2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234124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7458C6" w:rsidRDefault="00F85671">
      <w:pPr>
        <w:spacing w:line="312" w:lineRule="auto"/>
        <w:rPr>
          <w:sz w:val="24"/>
          <w:szCs w:val="24"/>
        </w:rPr>
      </w:pPr>
      <w:r w:rsidRPr="007458C6">
        <w:rPr>
          <w:rFonts w:hint="eastAsia"/>
          <w:sz w:val="24"/>
          <w:szCs w:val="24"/>
        </w:rPr>
        <w:t>之后我们就可以按照课程的要求进行学习。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4387E648" wp14:editId="4F9A35BE">
            <wp:extent cx="5458460" cy="3641725"/>
            <wp:effectExtent l="38100" t="38100" r="46990" b="53975"/>
            <wp:docPr id="3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58460" cy="364172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sz w:val="28"/>
          <w:szCs w:val="28"/>
        </w:rPr>
        <w:br w:type="page"/>
      </w:r>
    </w:p>
    <w:p w:rsidR="00486C85" w:rsidRPr="007458C6" w:rsidRDefault="00F85671">
      <w:pPr>
        <w:spacing w:line="312" w:lineRule="auto"/>
        <w:rPr>
          <w:sz w:val="24"/>
          <w:szCs w:val="24"/>
        </w:rPr>
      </w:pPr>
      <w:r w:rsidRPr="007458C6">
        <w:rPr>
          <w:rFonts w:hint="eastAsia"/>
          <w:sz w:val="24"/>
          <w:szCs w:val="24"/>
        </w:rPr>
        <w:lastRenderedPageBreak/>
        <w:t>学习完之后，就可以去完成</w:t>
      </w:r>
      <w:proofErr w:type="gramStart"/>
      <w:r w:rsidRPr="007458C6">
        <w:rPr>
          <w:rFonts w:hint="eastAsia"/>
          <w:sz w:val="24"/>
          <w:szCs w:val="24"/>
        </w:rPr>
        <w:t>形考任务</w:t>
      </w:r>
      <w:proofErr w:type="gramEnd"/>
      <w:r w:rsidRPr="007458C6">
        <w:rPr>
          <w:rFonts w:hint="eastAsia"/>
          <w:sz w:val="24"/>
          <w:szCs w:val="24"/>
        </w:rPr>
        <w:t>了！</w:t>
      </w:r>
    </w:p>
    <w:p w:rsidR="00486C85" w:rsidRPr="007458C6" w:rsidRDefault="00F85671">
      <w:pPr>
        <w:spacing w:line="312" w:lineRule="auto"/>
        <w:rPr>
          <w:sz w:val="24"/>
          <w:szCs w:val="24"/>
        </w:rPr>
      </w:pPr>
      <w:r w:rsidRPr="007458C6">
        <w:rPr>
          <w:rFonts w:hint="eastAsia"/>
          <w:sz w:val="24"/>
          <w:szCs w:val="24"/>
        </w:rPr>
        <w:t>按照考核要求，完成所有形考任务，即可获得对应的分值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6A0C8ED7" wp14:editId="7ED0BF9E">
            <wp:extent cx="5455920" cy="1935480"/>
            <wp:effectExtent l="38100" t="38100" r="30480" b="45720"/>
            <wp:docPr id="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55920" cy="193548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5A073F" w:rsidRDefault="005A073F">
      <w:pPr>
        <w:spacing w:line="312" w:lineRule="auto"/>
        <w:rPr>
          <w:rFonts w:hint="eastAsia"/>
          <w:sz w:val="24"/>
          <w:szCs w:val="24"/>
        </w:rPr>
      </w:pPr>
    </w:p>
    <w:p w:rsidR="00486C85" w:rsidRPr="005A073F" w:rsidRDefault="005A073F">
      <w:pPr>
        <w:spacing w:line="312" w:lineRule="auto"/>
        <w:rPr>
          <w:b/>
          <w:sz w:val="28"/>
          <w:szCs w:val="28"/>
        </w:rPr>
      </w:pPr>
      <w:r>
        <w:rPr>
          <w:rFonts w:hint="eastAsia"/>
          <w:b/>
          <w:sz w:val="24"/>
          <w:szCs w:val="24"/>
        </w:rPr>
        <w:t xml:space="preserve">   </w:t>
      </w:r>
      <w:proofErr w:type="gramStart"/>
      <w:r w:rsidRPr="005A073F">
        <w:rPr>
          <w:rFonts w:hint="eastAsia"/>
          <w:b/>
          <w:sz w:val="28"/>
          <w:szCs w:val="28"/>
        </w:rPr>
        <w:t>形考任务</w:t>
      </w:r>
      <w:proofErr w:type="gramEnd"/>
      <w:r w:rsidR="002565BA" w:rsidRPr="002565BA">
        <w:rPr>
          <w:rFonts w:hint="eastAsia"/>
          <w:b/>
          <w:sz w:val="28"/>
          <w:szCs w:val="28"/>
        </w:rPr>
        <w:t>三种形式</w:t>
      </w:r>
      <w:r w:rsidR="002565BA">
        <w:rPr>
          <w:rFonts w:hint="eastAsia"/>
          <w:b/>
          <w:sz w:val="28"/>
          <w:szCs w:val="28"/>
        </w:rPr>
        <w:t>：上传作业、测验、</w:t>
      </w:r>
      <w:r w:rsidRPr="005A073F">
        <w:rPr>
          <w:rFonts w:hint="eastAsia"/>
          <w:b/>
          <w:sz w:val="28"/>
          <w:szCs w:val="28"/>
        </w:rPr>
        <w:t>讨论</w:t>
      </w:r>
      <w:r w:rsidR="002565BA">
        <w:rPr>
          <w:rFonts w:hint="eastAsia"/>
          <w:b/>
          <w:sz w:val="28"/>
          <w:szCs w:val="28"/>
        </w:rPr>
        <w:t>作业</w:t>
      </w:r>
      <w:r w:rsidRPr="005A073F">
        <w:rPr>
          <w:rFonts w:hint="eastAsia"/>
          <w:b/>
          <w:sz w:val="28"/>
          <w:szCs w:val="28"/>
        </w:rPr>
        <w:t>：</w:t>
      </w:r>
    </w:p>
    <w:p w:rsidR="00486C85" w:rsidRPr="005A073F" w:rsidRDefault="005A073F">
      <w:pPr>
        <w:spacing w:line="312" w:lineRule="auto"/>
        <w:rPr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 xml:space="preserve">   ◆</w:t>
      </w:r>
      <w:r>
        <w:rPr>
          <w:rFonts w:hint="eastAsia"/>
          <w:b/>
          <w:bCs/>
          <w:sz w:val="24"/>
          <w:szCs w:val="24"/>
        </w:rPr>
        <w:t>上传作业</w:t>
      </w:r>
      <w:r w:rsidR="00F85671" w:rsidRPr="007458C6">
        <w:rPr>
          <w:rFonts w:hint="eastAsia"/>
          <w:b/>
          <w:bCs/>
          <w:sz w:val="24"/>
          <w:szCs w:val="24"/>
        </w:rPr>
        <w:t>：</w:t>
      </w:r>
      <w:r>
        <w:rPr>
          <w:rFonts w:hint="eastAsia"/>
          <w:sz w:val="24"/>
          <w:szCs w:val="24"/>
        </w:rPr>
        <w:t>作业</w:t>
      </w:r>
      <w:r w:rsidR="00F85671" w:rsidRPr="007458C6">
        <w:rPr>
          <w:rFonts w:hint="eastAsia"/>
          <w:sz w:val="24"/>
          <w:szCs w:val="24"/>
        </w:rPr>
        <w:t>需要学生在线编辑或者上传附件的形式提交的，提交后，学生也可以对文本进行编辑修改。</w:t>
      </w:r>
    </w:p>
    <w:p w:rsidR="00486C85" w:rsidRPr="007458C6" w:rsidRDefault="00F85671">
      <w:pPr>
        <w:spacing w:line="312" w:lineRule="auto"/>
        <w:rPr>
          <w:sz w:val="24"/>
          <w:szCs w:val="24"/>
        </w:rPr>
      </w:pPr>
      <w:r w:rsidRPr="007458C6">
        <w:rPr>
          <w:rFonts w:hint="eastAsia"/>
          <w:sz w:val="24"/>
          <w:szCs w:val="24"/>
        </w:rPr>
        <w:t>点击“</w:t>
      </w:r>
      <w:r w:rsidRPr="007458C6">
        <w:rPr>
          <w:rFonts w:hint="eastAsia"/>
          <w:b/>
          <w:bCs/>
          <w:sz w:val="24"/>
          <w:szCs w:val="24"/>
        </w:rPr>
        <w:t>提交作业</w:t>
      </w:r>
      <w:r w:rsidRPr="007458C6">
        <w:rPr>
          <w:rFonts w:hint="eastAsia"/>
          <w:sz w:val="24"/>
          <w:szCs w:val="24"/>
        </w:rPr>
        <w:t>”进入文本输入界面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295417B8" wp14:editId="1A1EC97C">
            <wp:extent cx="5463540" cy="2331720"/>
            <wp:effectExtent l="38100" t="38100" r="41910" b="30480"/>
            <wp:docPr id="3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58460" cy="2329552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 w:rsidRPr="0048003B">
        <w:rPr>
          <w:noProof/>
          <w:sz w:val="28"/>
          <w:szCs w:val="28"/>
        </w:rPr>
        <w:drawing>
          <wp:inline distT="0" distB="0" distL="114300" distR="114300" wp14:anchorId="2A245325" wp14:editId="4E9675A7">
            <wp:extent cx="5448299" cy="2232660"/>
            <wp:effectExtent l="38100" t="38100" r="38735" b="34290"/>
            <wp:docPr id="3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53380" cy="2234742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7458C6" w:rsidRDefault="005A073F">
      <w:pPr>
        <w:spacing w:line="312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   </w:t>
      </w:r>
      <w:r w:rsidR="00F85671" w:rsidRPr="007458C6">
        <w:rPr>
          <w:rFonts w:hint="eastAsia"/>
          <w:sz w:val="24"/>
          <w:szCs w:val="24"/>
        </w:rPr>
        <w:t>在完成提交后，请核对一下作业提交状态是否为“</w:t>
      </w:r>
      <w:r w:rsidR="00F85671" w:rsidRPr="007458C6">
        <w:rPr>
          <w:rFonts w:hint="eastAsia"/>
          <w:b/>
          <w:bCs/>
          <w:sz w:val="24"/>
          <w:szCs w:val="24"/>
        </w:rPr>
        <w:t>已经提交</w:t>
      </w:r>
      <w:r w:rsidR="00F85671" w:rsidRPr="007458C6">
        <w:rPr>
          <w:rFonts w:hint="eastAsia"/>
          <w:sz w:val="24"/>
          <w:szCs w:val="24"/>
        </w:rPr>
        <w:t>”，以免老师无法收到提交的作业</w:t>
      </w:r>
      <w:r>
        <w:rPr>
          <w:rFonts w:hint="eastAsia"/>
          <w:sz w:val="24"/>
          <w:szCs w:val="24"/>
        </w:rPr>
        <w:t>。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7D2C5EE2" wp14:editId="2A40EE6D">
            <wp:extent cx="5352415" cy="1304925"/>
            <wp:effectExtent l="38100" t="38100" r="38735" b="47625"/>
            <wp:docPr id="3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52415" cy="130492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48003B" w:rsidRDefault="00486C85">
      <w:pPr>
        <w:spacing w:line="312" w:lineRule="auto"/>
        <w:rPr>
          <w:sz w:val="28"/>
          <w:szCs w:val="28"/>
        </w:rPr>
      </w:pPr>
    </w:p>
    <w:p w:rsidR="00486C85" w:rsidRPr="000F31CE" w:rsidRDefault="002565BA">
      <w:pPr>
        <w:spacing w:line="312" w:lineRule="auto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 xml:space="preserve">   </w:t>
      </w:r>
      <w:r w:rsidR="000F31CE" w:rsidRPr="000F31CE">
        <w:rPr>
          <w:rFonts w:hint="eastAsia"/>
          <w:b/>
          <w:bCs/>
          <w:sz w:val="24"/>
          <w:szCs w:val="24"/>
        </w:rPr>
        <w:t>◆</w:t>
      </w:r>
      <w:r w:rsidR="000F31CE">
        <w:rPr>
          <w:rFonts w:hint="eastAsia"/>
          <w:b/>
          <w:bCs/>
          <w:sz w:val="24"/>
          <w:szCs w:val="24"/>
        </w:rPr>
        <w:t>测验</w:t>
      </w:r>
      <w:r w:rsidR="00F85671" w:rsidRPr="007458C6">
        <w:rPr>
          <w:rFonts w:hint="eastAsia"/>
          <w:b/>
          <w:bCs/>
          <w:sz w:val="24"/>
          <w:szCs w:val="24"/>
        </w:rPr>
        <w:t>提交：</w:t>
      </w:r>
      <w:r w:rsidR="00F85671" w:rsidRPr="007458C6">
        <w:rPr>
          <w:rFonts w:hint="eastAsia"/>
          <w:sz w:val="24"/>
          <w:szCs w:val="24"/>
        </w:rPr>
        <w:t>测验只需要点击“</w:t>
      </w:r>
      <w:r w:rsidR="00F85671" w:rsidRPr="007458C6">
        <w:rPr>
          <w:rFonts w:hint="eastAsia"/>
          <w:b/>
          <w:bCs/>
          <w:sz w:val="24"/>
          <w:szCs w:val="24"/>
        </w:rPr>
        <w:t>现在参加测验</w:t>
      </w:r>
      <w:r w:rsidR="00F85671" w:rsidRPr="007458C6">
        <w:rPr>
          <w:rFonts w:hint="eastAsia"/>
          <w:sz w:val="24"/>
          <w:szCs w:val="24"/>
        </w:rPr>
        <w:t>”并完成里面的题目即可，这样有个需要注意的地方就是，每个测验的要求都不一样，有的测验是限制了答题次数的，请认真浏览后在点击开始测验</w:t>
      </w:r>
    </w:p>
    <w:p w:rsidR="00486C85" w:rsidRPr="0048003B" w:rsidRDefault="00F85671">
      <w:pPr>
        <w:spacing w:line="312" w:lineRule="auto"/>
        <w:jc w:val="center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18079BD9" wp14:editId="76F29BE9">
            <wp:extent cx="5074920" cy="1257300"/>
            <wp:effectExtent l="38100" t="38100" r="30480" b="38100"/>
            <wp:docPr id="4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12573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48003B" w:rsidRDefault="00486C85">
      <w:pPr>
        <w:spacing w:line="312" w:lineRule="auto"/>
        <w:rPr>
          <w:sz w:val="28"/>
          <w:szCs w:val="28"/>
        </w:rPr>
      </w:pP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54542FCE" wp14:editId="3CBADCE9">
            <wp:extent cx="5457353" cy="2186940"/>
            <wp:effectExtent l="38100" t="38100" r="29210" b="41910"/>
            <wp:docPr id="4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56555" cy="218662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0F31CE" w:rsidRDefault="000F31CE">
      <w:pPr>
        <w:spacing w:line="312" w:lineRule="auto"/>
        <w:rPr>
          <w:rFonts w:hint="eastAsia"/>
          <w:b/>
          <w:bCs/>
          <w:sz w:val="24"/>
          <w:szCs w:val="24"/>
        </w:rPr>
      </w:pPr>
    </w:p>
    <w:p w:rsidR="000F31CE" w:rsidRDefault="000F31CE">
      <w:pPr>
        <w:spacing w:line="312" w:lineRule="auto"/>
        <w:rPr>
          <w:rFonts w:hint="eastAsia"/>
          <w:b/>
          <w:bCs/>
          <w:sz w:val="24"/>
          <w:szCs w:val="24"/>
        </w:rPr>
      </w:pPr>
    </w:p>
    <w:p w:rsidR="000F31CE" w:rsidRDefault="000F31CE">
      <w:pPr>
        <w:spacing w:line="312" w:lineRule="auto"/>
        <w:rPr>
          <w:rFonts w:hint="eastAsia"/>
          <w:b/>
          <w:bCs/>
          <w:sz w:val="24"/>
          <w:szCs w:val="24"/>
        </w:rPr>
      </w:pPr>
    </w:p>
    <w:p w:rsidR="000F31CE" w:rsidRDefault="000F31CE">
      <w:pPr>
        <w:spacing w:line="312" w:lineRule="auto"/>
        <w:rPr>
          <w:rFonts w:hint="eastAsia"/>
          <w:b/>
          <w:bCs/>
          <w:sz w:val="24"/>
          <w:szCs w:val="24"/>
        </w:rPr>
      </w:pPr>
    </w:p>
    <w:p w:rsidR="000F31CE" w:rsidRDefault="000F31CE">
      <w:pPr>
        <w:spacing w:line="312" w:lineRule="auto"/>
        <w:rPr>
          <w:rFonts w:hint="eastAsia"/>
          <w:b/>
          <w:bCs/>
          <w:sz w:val="24"/>
          <w:szCs w:val="24"/>
        </w:rPr>
      </w:pPr>
    </w:p>
    <w:p w:rsidR="000F31CE" w:rsidRDefault="000F31CE">
      <w:pPr>
        <w:spacing w:line="312" w:lineRule="auto"/>
        <w:rPr>
          <w:rFonts w:hint="eastAsia"/>
          <w:b/>
          <w:bCs/>
          <w:sz w:val="24"/>
          <w:szCs w:val="24"/>
        </w:rPr>
      </w:pPr>
    </w:p>
    <w:p w:rsidR="000F31CE" w:rsidRDefault="000F31CE">
      <w:pPr>
        <w:spacing w:line="312" w:lineRule="auto"/>
        <w:rPr>
          <w:rFonts w:hint="eastAsia"/>
          <w:b/>
          <w:bCs/>
          <w:sz w:val="24"/>
          <w:szCs w:val="24"/>
        </w:rPr>
      </w:pPr>
    </w:p>
    <w:p w:rsidR="00486C85" w:rsidRPr="000F31CE" w:rsidRDefault="000F31CE">
      <w:pPr>
        <w:spacing w:line="312" w:lineRule="auto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lastRenderedPageBreak/>
        <w:t xml:space="preserve">   </w:t>
      </w:r>
      <w:r w:rsidRPr="000F31CE">
        <w:rPr>
          <w:rFonts w:hint="eastAsia"/>
          <w:b/>
          <w:bCs/>
          <w:sz w:val="24"/>
          <w:szCs w:val="24"/>
        </w:rPr>
        <w:t>◆</w:t>
      </w:r>
      <w:r w:rsidR="00F85671" w:rsidRPr="007458C6">
        <w:rPr>
          <w:rFonts w:hint="eastAsia"/>
          <w:b/>
          <w:bCs/>
          <w:sz w:val="24"/>
          <w:szCs w:val="24"/>
        </w:rPr>
        <w:t>讨论</w:t>
      </w:r>
      <w:r>
        <w:rPr>
          <w:rFonts w:hint="eastAsia"/>
          <w:b/>
          <w:bCs/>
          <w:sz w:val="24"/>
          <w:szCs w:val="24"/>
        </w:rPr>
        <w:t>作业</w:t>
      </w:r>
      <w:r w:rsidR="00F85671" w:rsidRPr="007458C6">
        <w:rPr>
          <w:rFonts w:hint="eastAsia"/>
          <w:b/>
          <w:bCs/>
          <w:sz w:val="24"/>
          <w:szCs w:val="24"/>
        </w:rPr>
        <w:t>：</w:t>
      </w:r>
      <w:r w:rsidR="00F85671" w:rsidRPr="007458C6">
        <w:rPr>
          <w:rFonts w:hint="eastAsia"/>
          <w:sz w:val="24"/>
          <w:szCs w:val="24"/>
        </w:rPr>
        <w:t>最后我们来看一下讨论如何完成，在讨论活动下方点击“</w:t>
      </w:r>
      <w:r w:rsidR="00F85671" w:rsidRPr="007458C6">
        <w:rPr>
          <w:rFonts w:hint="eastAsia"/>
          <w:b/>
          <w:bCs/>
          <w:sz w:val="24"/>
          <w:szCs w:val="24"/>
        </w:rPr>
        <w:t>开启一个新话题</w:t>
      </w:r>
      <w:r w:rsidR="00F85671" w:rsidRPr="007458C6">
        <w:rPr>
          <w:rFonts w:hint="eastAsia"/>
          <w:sz w:val="24"/>
          <w:szCs w:val="24"/>
        </w:rPr>
        <w:t>”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67B99FC6" wp14:editId="5733538F">
            <wp:extent cx="5463540" cy="2232660"/>
            <wp:effectExtent l="38100" t="38100" r="41910" b="34290"/>
            <wp:docPr id="4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223032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0F31CE" w:rsidRDefault="00F85671">
      <w:pPr>
        <w:spacing w:line="312" w:lineRule="auto"/>
        <w:rPr>
          <w:sz w:val="24"/>
          <w:szCs w:val="24"/>
        </w:rPr>
      </w:pPr>
      <w:r w:rsidRPr="000F31CE">
        <w:rPr>
          <w:rFonts w:hint="eastAsia"/>
          <w:sz w:val="24"/>
          <w:szCs w:val="24"/>
        </w:rPr>
        <w:t>之后按照题目的要求作答，把答案填写到正文处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67196C9D" wp14:editId="5568B0CE">
            <wp:extent cx="5455920" cy="2484120"/>
            <wp:effectExtent l="38100" t="38100" r="30480" b="30480"/>
            <wp:docPr id="4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54650" cy="2483542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0F31CE" w:rsidRDefault="00F85671">
      <w:pPr>
        <w:spacing w:line="312" w:lineRule="auto"/>
        <w:rPr>
          <w:sz w:val="24"/>
          <w:szCs w:val="24"/>
        </w:rPr>
      </w:pPr>
      <w:r w:rsidRPr="000F31CE">
        <w:rPr>
          <w:rFonts w:hint="eastAsia"/>
          <w:sz w:val="24"/>
          <w:szCs w:val="24"/>
        </w:rPr>
        <w:t>最后点击“</w:t>
      </w:r>
      <w:r w:rsidRPr="000F31CE">
        <w:rPr>
          <w:rFonts w:hint="eastAsia"/>
          <w:b/>
          <w:bCs/>
          <w:sz w:val="24"/>
          <w:szCs w:val="24"/>
        </w:rPr>
        <w:t>发到讨论区</w:t>
      </w:r>
      <w:r w:rsidRPr="000F31CE">
        <w:rPr>
          <w:rFonts w:hint="eastAsia"/>
          <w:sz w:val="24"/>
          <w:szCs w:val="24"/>
        </w:rPr>
        <w:t>”即可</w:t>
      </w:r>
    </w:p>
    <w:p w:rsidR="00486C85" w:rsidRPr="0048003B" w:rsidRDefault="00F85671">
      <w:pPr>
        <w:spacing w:line="312" w:lineRule="auto"/>
        <w:rPr>
          <w:sz w:val="28"/>
          <w:szCs w:val="28"/>
        </w:rPr>
      </w:pPr>
      <w:r w:rsidRPr="0048003B">
        <w:rPr>
          <w:noProof/>
          <w:sz w:val="28"/>
          <w:szCs w:val="28"/>
        </w:rPr>
        <w:drawing>
          <wp:inline distT="0" distB="0" distL="114300" distR="114300" wp14:anchorId="2C53ACA6" wp14:editId="21131FAB">
            <wp:extent cx="5455920" cy="1514695"/>
            <wp:effectExtent l="38100" t="38100" r="30480" b="47625"/>
            <wp:docPr id="4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55129" cy="151447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 w:rsidR="00486C85" w:rsidRPr="0048003B" w:rsidRDefault="00486C85">
      <w:pPr>
        <w:spacing w:line="312" w:lineRule="auto"/>
        <w:rPr>
          <w:sz w:val="28"/>
          <w:szCs w:val="28"/>
        </w:rPr>
      </w:pPr>
    </w:p>
    <w:p w:rsidR="00486C85" w:rsidRPr="0048003B" w:rsidRDefault="00486C85">
      <w:pPr>
        <w:spacing w:line="312" w:lineRule="auto"/>
        <w:rPr>
          <w:sz w:val="28"/>
          <w:szCs w:val="28"/>
        </w:rPr>
      </w:pPr>
    </w:p>
    <w:sectPr w:rsidR="00486C85" w:rsidRPr="0048003B">
      <w:footerReference w:type="default" r:id="rId28"/>
      <w:pgSz w:w="11906" w:h="16838"/>
      <w:pgMar w:top="820" w:right="1706" w:bottom="898" w:left="16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5671" w:rsidRDefault="00F85671" w:rsidP="000F31CE">
      <w:r>
        <w:separator/>
      </w:r>
    </w:p>
  </w:endnote>
  <w:endnote w:type="continuationSeparator" w:id="0">
    <w:p w:rsidR="00F85671" w:rsidRDefault="00F85671" w:rsidP="000F31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05900956"/>
      <w:docPartObj>
        <w:docPartGallery w:val="Page Numbers (Bottom of Page)"/>
        <w:docPartUnique/>
      </w:docPartObj>
    </w:sdtPr>
    <w:sdtContent>
      <w:p w:rsidR="000F31CE" w:rsidRDefault="000F31C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D1AB7" w:rsidRPr="003D1AB7">
          <w:rPr>
            <w:noProof/>
            <w:lang w:val="zh-CN"/>
          </w:rPr>
          <w:t>3</w:t>
        </w:r>
        <w:r>
          <w:fldChar w:fldCharType="end"/>
        </w:r>
      </w:p>
    </w:sdtContent>
  </w:sdt>
  <w:p w:rsidR="000F31CE" w:rsidRDefault="000F31CE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5671" w:rsidRDefault="00F85671" w:rsidP="000F31CE">
      <w:r>
        <w:separator/>
      </w:r>
    </w:p>
  </w:footnote>
  <w:footnote w:type="continuationSeparator" w:id="0">
    <w:p w:rsidR="00F85671" w:rsidRDefault="00F85671" w:rsidP="000F31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5C06DD"/>
    <w:multiLevelType w:val="multilevel"/>
    <w:tmpl w:val="585C06DD"/>
    <w:lvl w:ilvl="0">
      <w:start w:val="1"/>
      <w:numFmt w:val="chineseCountingThousand"/>
      <w:pStyle w:val="1"/>
      <w:lvlText w:val="%1、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lvlText w:val="%2. "/>
      <w:lvlJc w:val="left"/>
      <w:pPr>
        <w:ind w:left="2561" w:hanging="576"/>
      </w:pPr>
      <w:rPr>
        <w:rFonts w:hint="eastAsia"/>
      </w:rPr>
    </w:lvl>
    <w:lvl w:ilvl="2">
      <w:start w:val="1"/>
      <w:numFmt w:val="decimal"/>
      <w:lvlText w:val="%2.%3"/>
      <w:lvlJc w:val="left"/>
      <w:pPr>
        <w:ind w:left="1854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>
      <w:start w:val="1"/>
      <w:numFmt w:val="decimal"/>
      <w:lvlText w:val="%2.%3.%4"/>
      <w:lvlJc w:val="left"/>
      <w:pPr>
        <w:ind w:left="2708" w:hanging="864"/>
      </w:pPr>
      <w:rPr>
        <w:rFonts w:hint="eastAsia"/>
      </w:rPr>
    </w:lvl>
    <w:lvl w:ilvl="4">
      <w:start w:val="1"/>
      <w:numFmt w:val="decimal"/>
      <w:lvlText w:val="（%5）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:lang w:val="en-US"/>
      </w:rPr>
    </w:lvl>
    <w:lvl w:ilvl="5">
      <w:start w:val="1"/>
      <w:numFmt w:val="upperLetter"/>
      <w:lvlText w:val="%6. "/>
      <w:lvlJc w:val="left"/>
      <w:pPr>
        <w:ind w:left="851" w:hanging="56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6">
      <w:start w:val="1"/>
      <w:numFmt w:val="lowerLetter"/>
      <w:lvlText w:val="%7. "/>
      <w:lvlJc w:val="left"/>
      <w:pPr>
        <w:ind w:left="737" w:hanging="453"/>
      </w:pPr>
      <w:rPr>
        <w:rFonts w:hint="eastAsia"/>
      </w:rPr>
    </w:lvl>
    <w:lvl w:ilvl="7">
      <w:numFmt w:val="none"/>
      <w:lvlText w:val=""/>
      <w:lvlJc w:val="left"/>
      <w:pPr>
        <w:tabs>
          <w:tab w:val="left" w:pos="360"/>
        </w:tabs>
      </w:pPr>
    </w:lvl>
    <w:lvl w:ilvl="8">
      <w:numFmt w:val="none"/>
      <w:lvlText w:val=""/>
      <w:lvlJc w:val="left"/>
      <w:pPr>
        <w:tabs>
          <w:tab w:val="left" w:pos="360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51F7F48"/>
    <w:rsid w:val="000F31CE"/>
    <w:rsid w:val="001371C3"/>
    <w:rsid w:val="002565BA"/>
    <w:rsid w:val="002F756E"/>
    <w:rsid w:val="0035033F"/>
    <w:rsid w:val="003D1AB7"/>
    <w:rsid w:val="003D5BDB"/>
    <w:rsid w:val="003F13AA"/>
    <w:rsid w:val="0048003B"/>
    <w:rsid w:val="00486C85"/>
    <w:rsid w:val="00561F1B"/>
    <w:rsid w:val="005A073F"/>
    <w:rsid w:val="00603FFF"/>
    <w:rsid w:val="007458C6"/>
    <w:rsid w:val="009D51CE"/>
    <w:rsid w:val="00BB5805"/>
    <w:rsid w:val="00F85671"/>
    <w:rsid w:val="00FF04F8"/>
    <w:rsid w:val="015941CA"/>
    <w:rsid w:val="02212D99"/>
    <w:rsid w:val="036F0895"/>
    <w:rsid w:val="04FE1074"/>
    <w:rsid w:val="05484F7C"/>
    <w:rsid w:val="05F04108"/>
    <w:rsid w:val="073B3342"/>
    <w:rsid w:val="07690D63"/>
    <w:rsid w:val="07ED061A"/>
    <w:rsid w:val="080F0C0A"/>
    <w:rsid w:val="08A056B3"/>
    <w:rsid w:val="08D4781A"/>
    <w:rsid w:val="0AB32BC4"/>
    <w:rsid w:val="0D0D5209"/>
    <w:rsid w:val="0D18033C"/>
    <w:rsid w:val="0EDA3201"/>
    <w:rsid w:val="0FFC633D"/>
    <w:rsid w:val="10242205"/>
    <w:rsid w:val="11A362D5"/>
    <w:rsid w:val="13DB3EEC"/>
    <w:rsid w:val="13E608A8"/>
    <w:rsid w:val="153475EC"/>
    <w:rsid w:val="15620CDE"/>
    <w:rsid w:val="15D7273A"/>
    <w:rsid w:val="16E74475"/>
    <w:rsid w:val="175008AD"/>
    <w:rsid w:val="17DA0BC4"/>
    <w:rsid w:val="1970081F"/>
    <w:rsid w:val="19B846EB"/>
    <w:rsid w:val="19EB09F5"/>
    <w:rsid w:val="1C7B5AA2"/>
    <w:rsid w:val="1CDA6EA9"/>
    <w:rsid w:val="1E2B20A9"/>
    <w:rsid w:val="21874FB1"/>
    <w:rsid w:val="233725BE"/>
    <w:rsid w:val="24B9283D"/>
    <w:rsid w:val="24F82DB9"/>
    <w:rsid w:val="252B22A7"/>
    <w:rsid w:val="26451A7E"/>
    <w:rsid w:val="276633A7"/>
    <w:rsid w:val="27C326AE"/>
    <w:rsid w:val="27E1430B"/>
    <w:rsid w:val="29C220C6"/>
    <w:rsid w:val="2AAB4B05"/>
    <w:rsid w:val="2AE506D5"/>
    <w:rsid w:val="2AEF3C19"/>
    <w:rsid w:val="2AF706AD"/>
    <w:rsid w:val="2E270E1C"/>
    <w:rsid w:val="2E8236FC"/>
    <w:rsid w:val="30283C25"/>
    <w:rsid w:val="320B7070"/>
    <w:rsid w:val="32A012A5"/>
    <w:rsid w:val="33220E9A"/>
    <w:rsid w:val="34FE0CA3"/>
    <w:rsid w:val="350D0CD0"/>
    <w:rsid w:val="365A7005"/>
    <w:rsid w:val="37F55A6C"/>
    <w:rsid w:val="38B8080D"/>
    <w:rsid w:val="3A17517F"/>
    <w:rsid w:val="3C06771E"/>
    <w:rsid w:val="3D441B28"/>
    <w:rsid w:val="442F7F41"/>
    <w:rsid w:val="44696595"/>
    <w:rsid w:val="451F7F48"/>
    <w:rsid w:val="45DA21EF"/>
    <w:rsid w:val="482C1896"/>
    <w:rsid w:val="4877609F"/>
    <w:rsid w:val="496B132F"/>
    <w:rsid w:val="49844446"/>
    <w:rsid w:val="49E40EAC"/>
    <w:rsid w:val="4A054E84"/>
    <w:rsid w:val="4C336C54"/>
    <w:rsid w:val="4D4478EF"/>
    <w:rsid w:val="4D97388A"/>
    <w:rsid w:val="4E1A4B9C"/>
    <w:rsid w:val="4E8D6458"/>
    <w:rsid w:val="4EDB4400"/>
    <w:rsid w:val="4EDE18FC"/>
    <w:rsid w:val="50F43BB1"/>
    <w:rsid w:val="526862C6"/>
    <w:rsid w:val="579549F9"/>
    <w:rsid w:val="57ED1430"/>
    <w:rsid w:val="58D45609"/>
    <w:rsid w:val="58DD21D3"/>
    <w:rsid w:val="59AB2E76"/>
    <w:rsid w:val="5B5135C1"/>
    <w:rsid w:val="5F777384"/>
    <w:rsid w:val="60615B87"/>
    <w:rsid w:val="613D1587"/>
    <w:rsid w:val="61723F53"/>
    <w:rsid w:val="63661E9F"/>
    <w:rsid w:val="63CC2F0C"/>
    <w:rsid w:val="64BF0B46"/>
    <w:rsid w:val="64E21408"/>
    <w:rsid w:val="65D24810"/>
    <w:rsid w:val="66875D21"/>
    <w:rsid w:val="66A113AD"/>
    <w:rsid w:val="674241B9"/>
    <w:rsid w:val="683D5B7E"/>
    <w:rsid w:val="69853CD0"/>
    <w:rsid w:val="6A757A2B"/>
    <w:rsid w:val="6AE21980"/>
    <w:rsid w:val="6B734222"/>
    <w:rsid w:val="6BC92A26"/>
    <w:rsid w:val="6BDE6B81"/>
    <w:rsid w:val="6C0F67CA"/>
    <w:rsid w:val="6C5F0680"/>
    <w:rsid w:val="6D535020"/>
    <w:rsid w:val="6D914067"/>
    <w:rsid w:val="6E9D13A8"/>
    <w:rsid w:val="720C2099"/>
    <w:rsid w:val="72A60F18"/>
    <w:rsid w:val="74CC1C62"/>
    <w:rsid w:val="764B0968"/>
    <w:rsid w:val="76FA6842"/>
    <w:rsid w:val="78093171"/>
    <w:rsid w:val="781756F3"/>
    <w:rsid w:val="7A5B773D"/>
    <w:rsid w:val="7B1E2172"/>
    <w:rsid w:val="7EDF4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36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qFormat/>
    <w:rPr>
      <w:color w:val="0000FF"/>
      <w:u w:val="single"/>
    </w:rPr>
  </w:style>
  <w:style w:type="paragraph" w:styleId="a4">
    <w:name w:val="Balloon Text"/>
    <w:basedOn w:val="a"/>
    <w:link w:val="Char"/>
    <w:rsid w:val="0048003B"/>
    <w:rPr>
      <w:sz w:val="18"/>
      <w:szCs w:val="18"/>
    </w:rPr>
  </w:style>
  <w:style w:type="character" w:customStyle="1" w:styleId="Char">
    <w:name w:val="批注框文本 Char"/>
    <w:basedOn w:val="a0"/>
    <w:link w:val="a4"/>
    <w:rsid w:val="0048003B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header"/>
    <w:basedOn w:val="a"/>
    <w:link w:val="Char0"/>
    <w:rsid w:val="000F31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rsid w:val="000F31CE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footer"/>
    <w:basedOn w:val="a"/>
    <w:link w:val="Char1"/>
    <w:uiPriority w:val="99"/>
    <w:rsid w:val="000F31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0F31CE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36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qFormat/>
    <w:rPr>
      <w:color w:val="0000FF"/>
      <w:u w:val="single"/>
    </w:rPr>
  </w:style>
  <w:style w:type="paragraph" w:styleId="a4">
    <w:name w:val="Balloon Text"/>
    <w:basedOn w:val="a"/>
    <w:link w:val="Char"/>
    <w:rsid w:val="0048003B"/>
    <w:rPr>
      <w:sz w:val="18"/>
      <w:szCs w:val="18"/>
    </w:rPr>
  </w:style>
  <w:style w:type="character" w:customStyle="1" w:styleId="Char">
    <w:name w:val="批注框文本 Char"/>
    <w:basedOn w:val="a0"/>
    <w:link w:val="a4"/>
    <w:rsid w:val="0048003B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header"/>
    <w:basedOn w:val="a"/>
    <w:link w:val="Char0"/>
    <w:rsid w:val="000F31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rsid w:val="000F31CE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footer"/>
    <w:basedOn w:val="a"/>
    <w:link w:val="Char1"/>
    <w:uiPriority w:val="99"/>
    <w:rsid w:val="000F31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0F31CE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www.ouchn.cn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TotalTime>30</TotalTime>
  <Pages>7</Pages>
  <Words>164</Words>
  <Characters>936</Characters>
  <Application>Microsoft Office Word</Application>
  <DocSecurity>0</DocSecurity>
  <Lines>7</Lines>
  <Paragraphs>2</Paragraphs>
  <ScaleCrop>false</ScaleCrop>
  <Company/>
  <LinksUpToDate>false</LinksUpToDate>
  <CharactersWithSpaces>1098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张信和</cp:lastModifiedBy>
  <cp:revision>19</cp:revision>
  <dcterms:created xsi:type="dcterms:W3CDTF">2018-10-11T06:35:00Z</dcterms:created>
  <dcterms:modified xsi:type="dcterms:W3CDTF">2018-10-11T09:03:00Z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2052-10.1.0.7566</vt:lpwstr>
  </property>
</Properties>
</file>